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2007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2007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20078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20078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20078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20078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20078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22237A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200780">
        <w:rPr>
          <w:b w:val="0"/>
        </w:rPr>
        <w:t xml:space="preserve"> 1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200780" w:rsidP="00232C8F">
            <w:r>
              <w:t>Директор (Директор школы)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200780" w:rsidP="00232C8F">
            <w:r>
              <w:t>21614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200780" w:rsidRPr="00200780">
        <w:rPr>
          <w:rStyle w:val="aa"/>
        </w:rPr>
        <w:t xml:space="preserve"> Административно-управленческий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200780" w:rsidRPr="00200780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200780" w:rsidRPr="00200780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200780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200780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200780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200780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200780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200780" w:rsidP="0098630F">
            <w:pPr>
              <w:jc w:val="center"/>
            </w:pPr>
            <w:r>
              <w:t>182-519-092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22237A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22237A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200780" w:rsidRPr="00200780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200780" w:rsidRPr="00200780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22237A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D163B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D163B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D163B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D16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9D163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9D163B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22237A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9D163B" w:rsidRPr="009D163B">
        <w:rPr>
          <w:i/>
          <w:u w:val="single"/>
        </w:rPr>
        <w:t>1. Рекомендации по улучшению условий труда: не требуются</w:t>
      </w:r>
      <w:r w:rsidR="009D163B" w:rsidRPr="009D163B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1C0F5B" w:rsidRPr="001C0F5B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00780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00780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20078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20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00780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00780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20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20078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00780" w:rsidRPr="00200780" w:rsidTr="0020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</w:tr>
      <w:tr w:rsidR="00200780" w:rsidRPr="00200780" w:rsidTr="0020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(дата)</w:t>
            </w:r>
          </w:p>
        </w:tc>
      </w:tr>
      <w:tr w:rsidR="00200780" w:rsidRPr="00200780" w:rsidTr="0020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</w:tr>
      <w:tr w:rsidR="00200780" w:rsidRPr="00200780" w:rsidTr="0020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(дата)</w:t>
            </w:r>
          </w:p>
        </w:tc>
      </w:tr>
      <w:tr w:rsidR="00200780" w:rsidRPr="00200780" w:rsidTr="0020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780" w:rsidRPr="00200780" w:rsidRDefault="00200780" w:rsidP="004E51DC">
            <w:pPr>
              <w:pStyle w:val="a8"/>
            </w:pPr>
          </w:p>
        </w:tc>
      </w:tr>
      <w:tr w:rsidR="00200780" w:rsidRPr="00200780" w:rsidTr="0020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00780" w:rsidRPr="00200780" w:rsidRDefault="00200780" w:rsidP="004E51DC">
            <w:pPr>
              <w:pStyle w:val="a8"/>
              <w:rPr>
                <w:vertAlign w:val="superscript"/>
              </w:rPr>
            </w:pPr>
            <w:r w:rsidRPr="00200780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9D163B" w:rsidTr="009D163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D163B" w:rsidRDefault="009D163B" w:rsidP="003C5C39">
            <w:pPr>
              <w:pStyle w:val="a8"/>
            </w:pPr>
            <w:r w:rsidRPr="009D163B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D163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D163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D163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D163B" w:rsidRDefault="009D163B" w:rsidP="003C5C39">
            <w:pPr>
              <w:pStyle w:val="a8"/>
            </w:pPr>
            <w:r w:rsidRPr="009D163B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D163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D163B" w:rsidRDefault="001C0F5B" w:rsidP="003C5C39">
            <w:pPr>
              <w:pStyle w:val="a8"/>
            </w:pPr>
            <w:r>
              <w:t>26.11.2020</w:t>
            </w:r>
          </w:p>
        </w:tc>
      </w:tr>
      <w:tr w:rsidR="00EF07A3" w:rsidRPr="009D163B" w:rsidTr="009D163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9D163B" w:rsidRDefault="009D163B" w:rsidP="003C5C39">
            <w:pPr>
              <w:pStyle w:val="a8"/>
              <w:rPr>
                <w:b/>
                <w:vertAlign w:val="superscript"/>
              </w:rPr>
            </w:pPr>
            <w:r w:rsidRPr="009D16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9D163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9D163B" w:rsidRDefault="009D163B" w:rsidP="00EF07A3">
            <w:pPr>
              <w:pStyle w:val="a8"/>
              <w:rPr>
                <w:b/>
                <w:vertAlign w:val="superscript"/>
              </w:rPr>
            </w:pPr>
            <w:r w:rsidRPr="009D16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9D163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9D163B" w:rsidRDefault="009D163B" w:rsidP="00EF07A3">
            <w:pPr>
              <w:pStyle w:val="a8"/>
              <w:rPr>
                <w:b/>
                <w:vertAlign w:val="superscript"/>
              </w:rPr>
            </w:pPr>
            <w:r w:rsidRPr="009D163B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9D163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9D163B" w:rsidRDefault="009D163B" w:rsidP="00EF07A3">
            <w:pPr>
              <w:pStyle w:val="a8"/>
              <w:rPr>
                <w:vertAlign w:val="superscript"/>
              </w:rPr>
            </w:pPr>
            <w:r w:rsidRPr="009D163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2007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00780" w:rsidP="004E51DC">
            <w:pPr>
              <w:pStyle w:val="a8"/>
            </w:pPr>
            <w:r>
              <w:t>Дейлид Анжелика Михайловна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20078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7A" w:rsidRDefault="0022237A" w:rsidP="0076042D">
      <w:pPr>
        <w:pStyle w:val="a9"/>
      </w:pPr>
      <w:r>
        <w:separator/>
      </w:r>
    </w:p>
  </w:endnote>
  <w:endnote w:type="continuationSeparator" w:id="0">
    <w:p w:rsidR="0022237A" w:rsidRDefault="00222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20078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1C0F5B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1C0F5B" w:rsidRPr="001C0F5B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7A" w:rsidRDefault="0022237A" w:rsidP="0076042D">
      <w:pPr>
        <w:pStyle w:val="a9"/>
      </w:pPr>
      <w:r>
        <w:separator/>
      </w:r>
    </w:p>
  </w:footnote>
  <w:footnote w:type="continuationSeparator" w:id="0">
    <w:p w:rsidR="0022237A" w:rsidRDefault="00222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Административно-управлен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161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1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15854D9A9CE64732B388A6770C54788E"/>
    <w:docVar w:name="rm_id" w:val="1"/>
    <w:docVar w:name="rm_name" w:val="                                          "/>
    <w:docVar w:name="rm_number" w:val=" 1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22237A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C0F5B"/>
    <w:rsid w:val="001F4D8D"/>
    <w:rsid w:val="00200780"/>
    <w:rsid w:val="0022237A"/>
    <w:rsid w:val="00232C8F"/>
    <w:rsid w:val="00234932"/>
    <w:rsid w:val="00244615"/>
    <w:rsid w:val="002A0605"/>
    <w:rsid w:val="002E55C6"/>
    <w:rsid w:val="00305B2F"/>
    <w:rsid w:val="00367816"/>
    <w:rsid w:val="003876C3"/>
    <w:rsid w:val="003A1036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D163B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4D51918-322A-4014-9911-F6D5D404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2020-11-20T07:41:00Z</dcterms:created>
  <dcterms:modified xsi:type="dcterms:W3CDTF">2020-11-27T04:51:00Z</dcterms:modified>
</cp:coreProperties>
</file>